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A904F" w14:textId="77777777" w:rsidR="00EB2EEE" w:rsidRDefault="00EB2EEE" w:rsidP="00EB2EE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Geoffrey RYKYS</w:t>
      </w:r>
      <w:r>
        <w:rPr>
          <w:rStyle w:val="s1"/>
        </w:rPr>
        <w:t xml:space="preserve">        (fl.1505)</w:t>
      </w:r>
    </w:p>
    <w:p w14:paraId="446F1D16" w14:textId="77777777" w:rsidR="00EB2EEE" w:rsidRDefault="00EB2EEE" w:rsidP="00EB2EE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Hoxne</w:t>
      </w:r>
      <w:proofErr w:type="spellEnd"/>
      <w:r>
        <w:rPr>
          <w:rStyle w:val="s1"/>
        </w:rPr>
        <w:t>, Suffolk.</w:t>
      </w:r>
    </w:p>
    <w:p w14:paraId="75BBAE87" w14:textId="77777777" w:rsidR="00EB2EEE" w:rsidRDefault="00EB2EEE" w:rsidP="00EB2EEE">
      <w:pPr>
        <w:pStyle w:val="NoSpacing"/>
        <w:tabs>
          <w:tab w:val="left" w:pos="720"/>
        </w:tabs>
        <w:rPr>
          <w:rStyle w:val="s1"/>
        </w:rPr>
      </w:pPr>
    </w:p>
    <w:p w14:paraId="3C237392" w14:textId="77777777" w:rsidR="00EB2EEE" w:rsidRDefault="00EB2EEE" w:rsidP="00EB2EEE">
      <w:pPr>
        <w:pStyle w:val="NoSpacing"/>
        <w:tabs>
          <w:tab w:val="left" w:pos="720"/>
        </w:tabs>
        <w:rPr>
          <w:rStyle w:val="s1"/>
        </w:rPr>
      </w:pPr>
    </w:p>
    <w:p w14:paraId="37156BB3" w14:textId="77777777" w:rsidR="00EB2EEE" w:rsidRDefault="00EB2EEE" w:rsidP="00EB2EE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4BD18CB1" w14:textId="77777777" w:rsidR="00EB2EEE" w:rsidRDefault="00EB2EEE" w:rsidP="00EB2EE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75)</w:t>
      </w:r>
    </w:p>
    <w:p w14:paraId="410F33E6" w14:textId="77777777" w:rsidR="00EB2EEE" w:rsidRDefault="00EB2EEE" w:rsidP="00EB2EEE">
      <w:pPr>
        <w:pStyle w:val="NoSpacing"/>
        <w:tabs>
          <w:tab w:val="left" w:pos="720"/>
        </w:tabs>
        <w:rPr>
          <w:rStyle w:val="s1"/>
        </w:rPr>
      </w:pPr>
    </w:p>
    <w:p w14:paraId="7F46D0F9" w14:textId="77777777" w:rsidR="00EB2EEE" w:rsidRDefault="00EB2EEE" w:rsidP="00EB2EEE">
      <w:pPr>
        <w:pStyle w:val="NoSpacing"/>
        <w:tabs>
          <w:tab w:val="left" w:pos="720"/>
        </w:tabs>
        <w:rPr>
          <w:rStyle w:val="s1"/>
        </w:rPr>
      </w:pPr>
    </w:p>
    <w:p w14:paraId="5ACBD92A" w14:textId="77777777" w:rsidR="00EB2EEE" w:rsidRDefault="00EB2EEE" w:rsidP="00EB2EE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26 December 2019</w:t>
      </w:r>
    </w:p>
    <w:p w14:paraId="1143DF4A" w14:textId="77777777" w:rsidR="006B2F86" w:rsidRPr="00E71FC3" w:rsidRDefault="00EB2EE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23B94" w14:textId="77777777" w:rsidR="00EB2EEE" w:rsidRDefault="00EB2EEE" w:rsidP="00E71FC3">
      <w:pPr>
        <w:spacing w:after="0" w:line="240" w:lineRule="auto"/>
      </w:pPr>
      <w:r>
        <w:separator/>
      </w:r>
    </w:p>
  </w:endnote>
  <w:endnote w:type="continuationSeparator" w:id="0">
    <w:p w14:paraId="613DDA4B" w14:textId="77777777" w:rsidR="00EB2EEE" w:rsidRDefault="00EB2E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18F02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9C3FD" w14:textId="77777777" w:rsidR="00EB2EEE" w:rsidRDefault="00EB2EEE" w:rsidP="00E71FC3">
      <w:pPr>
        <w:spacing w:after="0" w:line="240" w:lineRule="auto"/>
      </w:pPr>
      <w:r>
        <w:separator/>
      </w:r>
    </w:p>
  </w:footnote>
  <w:footnote w:type="continuationSeparator" w:id="0">
    <w:p w14:paraId="43B601DA" w14:textId="77777777" w:rsidR="00EB2EEE" w:rsidRDefault="00EB2E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EEE"/>
    <w:rsid w:val="001A7C09"/>
    <w:rsid w:val="00577BD5"/>
    <w:rsid w:val="006A1F77"/>
    <w:rsid w:val="00733BE7"/>
    <w:rsid w:val="00AB52E8"/>
    <w:rsid w:val="00B16D3F"/>
    <w:rsid w:val="00E71FC3"/>
    <w:rsid w:val="00EB2EE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38026"/>
  <w15:chartTrackingRefBased/>
  <w15:docId w15:val="{DD81F327-B6B4-401E-BD02-0CE30E8B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EB2EEE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EB2EEE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2020-01-15T21:35:00Z</dcterms:created>
  <dcterms:modified xsi:type="dcterms:W3CDTF">2020-01-15T21:35:00Z</dcterms:modified>
</cp:coreProperties>
</file>